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6C" w:rsidRDefault="0027236C" w:rsidP="0016245D">
      <w:pPr>
        <w:spacing w:after="0"/>
        <w:ind w:left="-1440" w:right="3076" w:firstLine="0"/>
        <w:jc w:val="center"/>
      </w:pPr>
      <w:r>
        <w:t>CLASSE 1A</w:t>
      </w:r>
    </w:p>
    <w:tbl>
      <w:tblPr>
        <w:tblW w:w="14558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827"/>
        <w:gridCol w:w="3434"/>
        <w:gridCol w:w="288"/>
        <w:gridCol w:w="1594"/>
        <w:gridCol w:w="624"/>
        <w:gridCol w:w="461"/>
        <w:gridCol w:w="278"/>
        <w:gridCol w:w="307"/>
        <w:gridCol w:w="288"/>
        <w:gridCol w:w="288"/>
        <w:gridCol w:w="2644"/>
      </w:tblGrid>
      <w:tr w:rsidR="0027236C" w:rsidTr="00166A86">
        <w:trPr>
          <w:trHeight w:val="768"/>
        </w:trPr>
        <w:tc>
          <w:tcPr>
            <w:tcW w:w="1431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29" w:firstLine="0"/>
              <w:jc w:val="center"/>
            </w:pPr>
            <w:r w:rsidRPr="00166A86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firstLine="0"/>
              <w:jc w:val="center"/>
            </w:pPr>
            <w:r w:rsidRPr="00166A86">
              <w:rPr>
                <w:b w:val="0"/>
              </w:rPr>
              <w:t>CODICE DEL VOLUME</w:t>
            </w:r>
          </w:p>
        </w:tc>
        <w:tc>
          <w:tcPr>
            <w:tcW w:w="1827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3" w:firstLine="0"/>
              <w:jc w:val="center"/>
            </w:pPr>
            <w:r w:rsidRPr="00166A86">
              <w:rPr>
                <w:b w:val="0"/>
              </w:rPr>
              <w:t>AUTORE</w:t>
            </w:r>
          </w:p>
        </w:tc>
        <w:tc>
          <w:tcPr>
            <w:tcW w:w="3434" w:type="dxa"/>
            <w:vAlign w:val="center"/>
          </w:tcPr>
          <w:p w:rsidR="0027236C" w:rsidRDefault="0027236C" w:rsidP="00166A86">
            <w:pPr>
              <w:spacing w:after="0" w:line="240" w:lineRule="auto"/>
              <w:ind w:left="7" w:firstLine="0"/>
              <w:jc w:val="center"/>
            </w:pPr>
            <w:r w:rsidRPr="00166A86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0634" o:spid="_x0000_s1121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">
                  <v:rect id="Rectangle 61" o:spid="_x0000_s1122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jpsQA&#10;AADbAAAADwAAAGRycy9kb3ducmV2LnhtbESPT2vCQBTE7wW/w/IEb3UTESvRVUSQeFGoVvH4zL78&#10;wezbmF01/fbdQqHHYWZ+w8yXnanFk1pXWVYQDyMQxJnVFRcKvo6b9ykI55E11pZJwTc5WC56b3NM&#10;tH3xJz0PvhABwi5BBaX3TSKly0oy6Ia2IQ5ebluDPsi2kLrFV4CbWo6iaCINVhwWSmxoXVJ2OzyM&#10;glN8fJxTt7/yJb9/jHc+3edFqtSg361mIDx1/j/8195qBZMYfr+EH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oo6bEAAAA2wAAAA8AAAAAAAAAAAAAAAAAmAIAAGRycy9k&#10;b3ducmV2LnhtbFBLBQYAAAAABAAEAPUAAACJ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36C" w:rsidRDefault="0027236C" w:rsidP="00166A86">
            <w:pPr>
              <w:spacing w:after="0" w:line="240" w:lineRule="auto"/>
              <w:ind w:left="48" w:firstLine="0"/>
              <w:jc w:val="center"/>
            </w:pPr>
            <w:r w:rsidRPr="00166A86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36C" w:rsidRDefault="0027236C" w:rsidP="00166A86">
            <w:pPr>
              <w:spacing w:after="0" w:line="240" w:lineRule="auto"/>
              <w:ind w:left="26" w:firstLine="0"/>
              <w:jc w:val="both"/>
            </w:pPr>
            <w:r w:rsidRPr="00166A86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36C" w:rsidRDefault="0027236C" w:rsidP="00166A86">
            <w:pPr>
              <w:spacing w:after="0" w:line="240" w:lineRule="auto"/>
              <w:ind w:left="53" w:firstLine="0"/>
            </w:pPr>
            <w:r w:rsidRPr="00166A86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0742" o:spid="_x0000_s1218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">
                  <v:rect id="Rectangle 47" o:spid="_x0000_s1219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jCKcUA&#10;AADbAAAADwAAAGRycy9kb3ducmV2LnhtbESPT2vCQBTE7wW/w/KE3pqNJdQSs4oIJb1UUNvi8TX7&#10;8odm36bZNabf3hUEj8PM/IbJVqNpxUC9aywrmEUxCOLC6oYrBZ+Ht6dXEM4ja2wtk4J/crBaTh4y&#10;TLU9846Gva9EgLBLUUHtfZdK6YqaDLrIdsTBK21v0AfZV1L3eA5w08rnOH6RBhsOCzV2tKmp+N2f&#10;jIKv2eH0nbvtDx/Lv3ny4fNtWeVKPU7H9QKEp9Hfw7f2u1aQzOH6JfwA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MIpxQAAANs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0764" o:spid="_x0000_s1315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">
                  <v:rect id="Rectangle 48" o:spid="_x0000_s1316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dWW8EA&#10;AADbAAAADwAAAGRycy9kb3ducmV2LnhtbERPy4rCMBTdC/5DuAOzs6kiKtUogyCdzQg+ZnB5bW4f&#10;2Nx0mqj1781CcHk478WqM7W4UesqywqGUQyCOLO64kLB8bAZzEA4j6yxtkwKHuRgtez3Fphoe+cd&#10;3fa+ECGEXYIKSu+bREqXlWTQRbYhDlxuW4M+wLaQusV7CDe1HMXxRBqsODSU2NC6pOyyvxoFv8PD&#10;9S912zOf8v/p+Men27xIlfr86L7mIDx1/i1+ub+1gnEYG76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nVlvBAAAA2wAAAA8AAAAAAAAAAAAAAAAAmAIAAGRycy9kb3du&#10;cmV2LnhtbFBLBQYAAAAABAAEAPUAAACG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0789" o:spid="_x0000_s1412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">
                  <v:rect id="Rectangle 49" o:spid="_x0000_s1413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zwMUA&#10;AADbAAAADwAAAGRycy9kb3ducmV2LnhtbESPT2vCQBTE74LfYXlCb7qxSKsxGymFEi8K1VZ6fM2+&#10;/MHs2zS7avrtXUHwOMzMb5hk1ZtGnKlztWUF00kEgji3uuZSwdf+YzwH4TyyxsYyKfgnB6t0OEgw&#10;1vbCn3Te+VIECLsYFVTet7GULq/IoJvYljh4he0M+iC7UuoOLwFuGvkcRS/SYM1hocKW3ivKj7uT&#10;UfA93Z8Omdv+8k/x9zrb+GxblJlST6P+bQnCU+8f4Xt7rRXMFnD7En6AT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/PAxQAAANs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0813" o:spid="_x0000_s1509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">
                  <v:rect id="Rectangle 50" o:spid="_x0000_s1510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MgMIA&#10;AADbAAAADwAAAGRycy9kb3ducmV2LnhtbERPy2rCQBTdC/2H4Ra600mk1ZI6hiJIumnAR0uXt5mb&#10;B83ciZnRpH/vLASXh/NepaNpxYV611hWEM8iEMSF1Q1XCo6H7fQVhPPIGlvLpOCfHKTrh8kKE20H&#10;3tFl7ysRQtglqKD2vkukdEVNBt3MdsSBK21v0AfYV1L3OIRw08p5FC2kwYZDQ40dbWoq/vZno+Ar&#10;Ppy/M5f/8k95Wj5/+iwvq0ypp8fx/Q2Ep9HfxTf3h1bwEtaHL+EH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MyAwgAAANsAAAAPAAAAAAAAAAAAAAAAAJgCAABkcnMvZG93&#10;bnJldi54bWxQSwUGAAAAAAQABAD1AAAAhw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0" w:line="240" w:lineRule="auto"/>
              <w:ind w:left="55"/>
            </w:pPr>
            <w:r w:rsidRPr="00166A86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36C" w:rsidTr="00166A86">
        <w:trPr>
          <w:trHeight w:val="358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9788849422504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VIVARELLI L COCO G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EMOZIONI VISIVE VOLUME A + VOLUME B1 + VOLUME B2 + EASY EBOOK (SU DVD) + EBOOK</w: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29,05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9788861615632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BRUNERI ROSSELLA STUCCHI ANGELINA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 MERVEILLE! 1 - PACK FACILE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17,10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9788869644757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SERGIO E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19,15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9780194350075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AA VV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GO LIVE 1 - SUPER PREMIUM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STR&amp;SB&amp;WB&amp;EXTRA+OBK+CD+STUDYAPP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22,70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9788848006231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GARZANTI LINGUISTICA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X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9788808621160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BRUNI VALERIA CERANA PINUCCIA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27,00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9788891539069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ZORDAN ROSETTA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PUNTO PER PUNTO - LIBRO MISTO CON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OPENBOOK MORFOLOGIA + COMUNIC. E TESTI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QUAD. + SPECIALE LESSICO + MAPPE + ESAME DI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33,90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9788849415742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NICOLA S. NICCO F.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9788851157616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MONTEMURRO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ESATTO! ARITMETICA 1 + GEOMETRIA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QUADERNO OPERATIVO 1 + PRONTUARIO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9788849421583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LEONE LUCIANO PAOLI ROBERTO FERRARIN FABRIZIO - PANZA VITT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MUSICA NEL CUORE + EBOOK VOLUME A (CON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9788839302991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CERA TOMMASO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9788869644924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right="27" w:firstLine="0"/>
            </w:pPr>
            <w:r w:rsidRPr="00166A86">
              <w:rPr>
                <w:b w:val="0"/>
              </w:rPr>
              <w:t>LEOPARDI L BUBANI M MARCACCIO M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FOCUS NATURA GREEN EDIZIONE TEMATICA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VOLUMI A + B + C + D +  EBOOK EDUCAZIONE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9788869170102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CHITARRINI ROBERTA PORTA VALERIA TANCREDI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NODI DEL TEMPO (I) PLUS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V.1+DVD,CD+CARTE+TAV.1+MI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PREP.+ANT.CIV.+CITT.+Q.COM DALLA CADUTA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DELL'IMPERO ROMANO AL RINASCIMENTO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23,60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2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9788851128043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BENEDETTI ROMITI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TECHNOLOGICA VOLUME A + VOLUME B +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VOLUME C + EBOOK + TECNOLOGIE IN SINTESI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</w:tbl>
    <w:p w:rsidR="0027236C" w:rsidRDefault="0027236C">
      <w:pPr>
        <w:spacing w:after="0"/>
        <w:ind w:left="-1440" w:right="3076" w:firstLine="0"/>
      </w:pPr>
    </w:p>
    <w:p w:rsidR="0027236C" w:rsidRDefault="0027236C">
      <w:pPr>
        <w:spacing w:after="0"/>
        <w:ind w:left="-1440" w:right="3076" w:firstLine="0"/>
      </w:pPr>
    </w:p>
    <w:p w:rsidR="0027236C" w:rsidRDefault="0027236C" w:rsidP="0016245D">
      <w:pPr>
        <w:spacing w:after="0"/>
        <w:ind w:left="-1440" w:right="3076" w:firstLine="0"/>
        <w:jc w:val="center"/>
      </w:pPr>
      <w:r>
        <w:t>CLASSE 1B</w:t>
      </w:r>
    </w:p>
    <w:tbl>
      <w:tblPr>
        <w:tblW w:w="14558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827"/>
        <w:gridCol w:w="3434"/>
        <w:gridCol w:w="288"/>
        <w:gridCol w:w="1594"/>
        <w:gridCol w:w="624"/>
        <w:gridCol w:w="461"/>
        <w:gridCol w:w="278"/>
        <w:gridCol w:w="307"/>
        <w:gridCol w:w="288"/>
        <w:gridCol w:w="288"/>
        <w:gridCol w:w="2644"/>
      </w:tblGrid>
      <w:tr w:rsidR="0027236C" w:rsidTr="00166A86">
        <w:trPr>
          <w:trHeight w:val="768"/>
        </w:trPr>
        <w:tc>
          <w:tcPr>
            <w:tcW w:w="1431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29" w:firstLine="0"/>
              <w:jc w:val="center"/>
            </w:pPr>
            <w:r w:rsidRPr="00166A86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firstLine="0"/>
              <w:jc w:val="center"/>
            </w:pPr>
            <w:r w:rsidRPr="00166A86">
              <w:rPr>
                <w:b w:val="0"/>
              </w:rPr>
              <w:t>CODICE DEL VOLUME</w:t>
            </w:r>
          </w:p>
        </w:tc>
        <w:tc>
          <w:tcPr>
            <w:tcW w:w="1827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3" w:firstLine="0"/>
              <w:jc w:val="center"/>
            </w:pPr>
            <w:r w:rsidRPr="00166A86">
              <w:rPr>
                <w:b w:val="0"/>
              </w:rPr>
              <w:t>AUTORE</w:t>
            </w:r>
          </w:p>
        </w:tc>
        <w:tc>
          <w:tcPr>
            <w:tcW w:w="3434" w:type="dxa"/>
            <w:vAlign w:val="center"/>
          </w:tcPr>
          <w:p w:rsidR="0027236C" w:rsidRDefault="0027236C" w:rsidP="00166A86">
            <w:pPr>
              <w:spacing w:after="0" w:line="240" w:lineRule="auto"/>
              <w:ind w:left="7" w:firstLine="0"/>
              <w:jc w:val="center"/>
            </w:pPr>
            <w:r w:rsidRPr="00166A86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69637" o:spid="_x0000_s1606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">
                  <v:rect id="Rectangle 885" o:spid="_x0000_s1607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TusUA&#10;AADcAAAADwAAAGRycy9kb3ducmV2LnhtbESPT2vCQBTE74LfYXkFb7pR1IboKiKU9FJBbcXjM/vy&#10;h2bfptlV47fvFoQeh5n5DbNcd6YWN2pdZVnBeBSBIM6srrhQ8Hl8G8YgnEfWWFsmBQ9ysF71e0tM&#10;tL3znm4HX4gAYZeggtL7JpHSZSUZdCPbEAcvt61BH2RbSN3iPcBNLSdRNJcGKw4LJTa0LSn7PlyN&#10;gq/x8XpK3e7C5/zndfrh011epEoNXrrNAoSnzv+Hn+13rSCOZ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4VO6xQAAANw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36C" w:rsidRDefault="0027236C" w:rsidP="00166A86">
            <w:pPr>
              <w:spacing w:after="0" w:line="240" w:lineRule="auto"/>
              <w:ind w:left="48" w:firstLine="0"/>
              <w:jc w:val="center"/>
            </w:pPr>
            <w:r w:rsidRPr="00166A86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36C" w:rsidRDefault="0027236C" w:rsidP="00166A86">
            <w:pPr>
              <w:spacing w:after="0" w:line="240" w:lineRule="auto"/>
              <w:ind w:left="26" w:firstLine="0"/>
              <w:jc w:val="both"/>
            </w:pPr>
            <w:r w:rsidRPr="00166A86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36C" w:rsidRDefault="0027236C" w:rsidP="00166A86">
            <w:pPr>
              <w:spacing w:after="0" w:line="240" w:lineRule="auto"/>
              <w:ind w:left="53" w:firstLine="0"/>
            </w:pPr>
            <w:r w:rsidRPr="00166A86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69760" o:spid="_x0000_s1703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">
                  <v:rect id="Rectangle 871" o:spid="_x0000_s1704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lnsUA&#10;AADcAAAADwAAAGRycy9kb3ducmV2LnhtbESPT2vCQBTE74LfYXmCN91ERCXNRkqhxItCtS09vmZf&#10;/tDs25hdNX77bqHgcZiZ3zDpdjCtuFLvGssK4nkEgriwuuFKwfvpdbYB4TyyxtYyKbiTg202HqWY&#10;aHvjN7oefSUChF2CCmrvu0RKV9Rk0M1tRxy80vYGfZB9JXWPtwA3rVxE0UoabDgs1NjRS03Fz/Fi&#10;FHzEp8tn7g7f/FWe18u9zw9llSs1nQzPTyA8Df4R/m/vtILNOoa/M+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yWexQAAANw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69773" o:spid="_x0000_s1800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">
                  <v:rect id="Rectangle 872" o:spid="_x0000_s1801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276cYA&#10;AADcAAAADwAAAGRycy9kb3ducmV2LnhtbESPT2vCQBTE7wW/w/IKvdWNUhqJWaUIJb1UMFbx+Jp9&#10;+UOzb9PsRtNv7wpCj8PM/IZJ16NpxZl611hWMJtGIIgLqxuuFHzt358XIJxH1thaJgV/5GC9mjyk&#10;mGh74R2dc1+JAGGXoILa+y6R0hU1GXRT2xEHr7S9QR9kX0nd4yXATSvnUfQqDTYcFmrsaFNT8ZMP&#10;RsFhth+Omdt+86n8jV8+fbYtq0ypp8fxbQnC0+j/w/f2h1awiOdwOxOO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276cYAAADcAAAADwAAAAAAAAAAAAAAAACYAgAAZHJz&#10;L2Rvd25yZXYueG1sUEsFBgAAAAAEAAQA9QAAAIs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69792" o:spid="_x0000_s1897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Cbk6iQoAgAAoAQAAA4AAAAAAAAAAAAAAAAALgIAAGRycy9lMm9Eb2Mu&#10;eG1sUEsBAi0AFAAGAAgAAAAhAC7NwNvaAAAAAwEAAA8AAAAAAAAAAAAAAAAAggQAAGRycy9kb3du&#10;cmV2LnhtbFBLBQYAAAAABAAEAPMAAACJBQAAAAA=&#10;">
                  <v:rect id="Rectangle 873" o:spid="_x0000_s1898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ecsUA&#10;AADcAAAADwAAAGRycy9kb3ducmV2LnhtbESPW2vCQBSE34X+h+UU+qYbrRiJrlKEkr5U8IqPx+zJ&#10;hWbPptlV47/vFgQfh5n5hpkvO1OLK7WusqxgOIhAEGdWV1wo2O8++1MQziNrrC2Tgjs5WC5eenNM&#10;tL3xhq5bX4gAYZeggtL7JpHSZSUZdAPbEAcvt61BH2RbSN3iLcBNLUdRNJEGKw4LJTa0Kin72V6M&#10;gsNwdzmmbn3mU/4bj799us6LVKm31+5jBsJT55/hR/tLK5jG7/B/Jhw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R5yxQAAANw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69809" o:spid="_x0000_s1994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">
                  <v:rect id="Rectangle 874" o:spid="_x0000_s1995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GBsYA&#10;AADcAAAADwAAAGRycy9kb3ducmV2LnhtbESPT2vCQBTE7wW/w/IKvdWNRRqJWaUIJb1UMFbx+Jp9&#10;+UOzb9PsRtNv7wpCj8PM/IZJ16NpxZl611hWMJtGIIgLqxuuFHzt358XIJxH1thaJgV/5GC9mjyk&#10;mGh74R2dc1+JAGGXoILa+y6R0hU1GXRT2xEHr7S9QR9kX0nd4yXATStfouhVGmw4LNTY0aam4icf&#10;jILDbD8cM7f95lP5G88/fbYtq0ypp8fxbQnC0+j/w/f2h1awiOdwOxOO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iGBsYAAADcAAAADwAAAAAAAAAAAAAAAACYAgAAZHJz&#10;L2Rvd25yZXYueG1sUEsFBgAAAAAEAAQA9QAAAIs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0" w:line="240" w:lineRule="auto"/>
              <w:ind w:left="38" w:firstLine="0"/>
            </w:pPr>
            <w:r w:rsidRPr="00166A86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36C" w:rsidTr="00166A86">
        <w:trPr>
          <w:trHeight w:val="358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9788849422504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VIVARELLI L COCO G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EMOZIONI VISIVE VOLUME A + VOLUME B1 + VOLUME B2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29,05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9788861615632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BRUNERI ROSSELLA STUCCHI ANGELINA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 MERVEILLE! 1 - PACK FACILE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17,10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9788869644757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SERGIO E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19,15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9780194350075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AA VV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GO LIVE 1 - SUPER PREMIUM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STR&amp;SB&amp;WB&amp;EXTRA+OBK+CD+STUDYAPP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22,70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9788848006231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GARZANTI LINGUISTICA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X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9788808621160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BRUNI VALERIA CERANA PINUCCIA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27,00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9788891539069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ZORDAN ROSETTA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PUNTO PER PUNTO - LIBRO MISTO CON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OPENBOOK MORFOLOGIA + COMUNIC. E TESTI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QUAD. + SPECIALE LESSICO + MAPPE + ESAME DI</w: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33,90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9788849415742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NICOLA S. NICCO F.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9788851157616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MONTEMURRO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ESATTO! ARITMETICA 1 + GEOMETRIA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QUADERNO OPERATIVO 1 + PRONTUARIO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9788849421583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LEONE LUCIANO PAOLI ROBERTO FERRARIN FABRIZIO - PANZA VITT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MUSICA NEL CUORE + EBOOK VOLUME A (CON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9788839302991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CERA TOMMASO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9788869644924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right="27" w:firstLine="0"/>
            </w:pPr>
            <w:r w:rsidRPr="00166A86">
              <w:rPr>
                <w:b w:val="0"/>
              </w:rPr>
              <w:t>LEOPARDI L BUBANI M MARCACCIO M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FOCUS NATURA GREEN EDIZIONE TEMATICA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VOLUMI A + B + C + D +  EBOOK EDUCAZIONE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9788869170102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CHITARRINI ROBERTA PORTA VALERIA TANCREDI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NODI DEL TEMPO (I) PLUS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V.1+DVD,CD+CARTE+TAV.1+MI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PREP.+ANT.CIV.+CITT.+Q.COM DALLA CADUTA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DELL'IMPERO ROMANO AL RINASCIMENTO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23,60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2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9788851128043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BENEDETTI ROMITI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TECHNOLOGICA VOLUME A + VOLUME B +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VOLUME C + EBOOK + TECNOLOGIE IN SINTESI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</w:tbl>
    <w:p w:rsidR="0027236C" w:rsidRDefault="0027236C">
      <w:pPr>
        <w:spacing w:after="0"/>
        <w:ind w:left="-1440" w:right="3076" w:firstLine="0"/>
      </w:pPr>
    </w:p>
    <w:p w:rsidR="0027236C" w:rsidRDefault="0027236C">
      <w:pPr>
        <w:spacing w:after="0"/>
        <w:ind w:left="-1440" w:right="3076" w:firstLine="0"/>
      </w:pPr>
    </w:p>
    <w:p w:rsidR="0027236C" w:rsidRDefault="0027236C" w:rsidP="0016245D">
      <w:pPr>
        <w:spacing w:after="0"/>
        <w:ind w:left="-1440" w:right="3076" w:firstLine="0"/>
        <w:jc w:val="center"/>
      </w:pPr>
      <w:r>
        <w:t>CLASSE 1C</w:t>
      </w:r>
    </w:p>
    <w:tbl>
      <w:tblPr>
        <w:tblW w:w="14558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827"/>
        <w:gridCol w:w="3434"/>
        <w:gridCol w:w="288"/>
        <w:gridCol w:w="1594"/>
        <w:gridCol w:w="624"/>
        <w:gridCol w:w="461"/>
        <w:gridCol w:w="278"/>
        <w:gridCol w:w="307"/>
        <w:gridCol w:w="288"/>
        <w:gridCol w:w="288"/>
        <w:gridCol w:w="2644"/>
      </w:tblGrid>
      <w:tr w:rsidR="0027236C" w:rsidTr="00166A86">
        <w:trPr>
          <w:trHeight w:val="768"/>
        </w:trPr>
        <w:tc>
          <w:tcPr>
            <w:tcW w:w="1431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29" w:firstLine="0"/>
              <w:jc w:val="center"/>
            </w:pPr>
            <w:r w:rsidRPr="00166A86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firstLine="0"/>
              <w:jc w:val="center"/>
            </w:pPr>
            <w:r w:rsidRPr="00166A86">
              <w:rPr>
                <w:b w:val="0"/>
              </w:rPr>
              <w:t>CODICE DEL VOLUME</w:t>
            </w:r>
          </w:p>
        </w:tc>
        <w:tc>
          <w:tcPr>
            <w:tcW w:w="1827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3" w:firstLine="0"/>
              <w:jc w:val="center"/>
            </w:pPr>
            <w:r w:rsidRPr="00166A86">
              <w:rPr>
                <w:b w:val="0"/>
              </w:rPr>
              <w:t>AUTORE</w:t>
            </w:r>
          </w:p>
        </w:tc>
        <w:tc>
          <w:tcPr>
            <w:tcW w:w="3434" w:type="dxa"/>
            <w:vAlign w:val="center"/>
          </w:tcPr>
          <w:p w:rsidR="0027236C" w:rsidRDefault="0027236C" w:rsidP="00166A86">
            <w:pPr>
              <w:spacing w:after="0" w:line="240" w:lineRule="auto"/>
              <w:ind w:left="7" w:firstLine="0"/>
              <w:jc w:val="center"/>
            </w:pPr>
            <w:r w:rsidRPr="00166A86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672" o:spid="_x0000_s3115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">
                  <v:rect id="Rectangle 1709" o:spid="_x0000_s3116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LUsMA&#10;AADdAAAADwAAAGRycy9kb3ducmV2LnhtbERPS2vCQBC+C/0PyxR6MxtFqqauUgqSXirUFx7H7ORB&#10;s7Mxu2r8911B8DYf33Nmi87U4kKtqywrGEQxCOLM6ooLBdvNsj8B4TyyxtoyKbiRg8X8pTfDRNsr&#10;/9Jl7QsRQtglqKD0vkmkdFlJBl1kG+LA5bY16ANsC6lbvIZwU8thHL9LgxWHhhIb+iop+1ufjYLd&#10;YHPep2515EN+Go9+fLrKi1Spt9fu8wOEp84/xQ/3tw7zx/EU7t+EE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LUsMAAADdAAAADwAAAAAAAAAAAAAAAACYAgAAZHJzL2Rv&#10;d25yZXYueG1sUEsFBgAAAAAEAAQA9QAAAIg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36C" w:rsidRDefault="0027236C" w:rsidP="00166A86">
            <w:pPr>
              <w:spacing w:after="0" w:line="240" w:lineRule="auto"/>
              <w:ind w:left="48" w:firstLine="0"/>
              <w:jc w:val="center"/>
            </w:pPr>
            <w:r w:rsidRPr="00166A86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36C" w:rsidRDefault="0027236C" w:rsidP="00166A86">
            <w:pPr>
              <w:spacing w:after="0" w:line="240" w:lineRule="auto"/>
              <w:ind w:left="26" w:firstLine="0"/>
              <w:jc w:val="both"/>
            </w:pPr>
            <w:r w:rsidRPr="00166A86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36C" w:rsidRDefault="0027236C" w:rsidP="00166A86">
            <w:pPr>
              <w:spacing w:after="0" w:line="240" w:lineRule="auto"/>
              <w:ind w:left="53" w:firstLine="0"/>
            </w:pPr>
            <w:r w:rsidRPr="00166A86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774" o:spid="_x0000_s3212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">
                  <v:rect id="Rectangle 1695" o:spid="_x0000_s3213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MbTcUA&#10;AADdAAAADwAAAGRycy9kb3ducmV2LnhtbERPyWrDMBC9F/oPYgq5NbJLmsWNYkogOJcGmo0ep9Z4&#10;odbIsZTE+fsqUOhtHm+dedqbRlyoc7VlBfEwAkGcW11zqWC/Wz1PQTiPrLGxTApu5CBdPD7MMdH2&#10;yp902fpShBB2CSqovG8TKV1ekUE3tC1x4ArbGfQBdqXUHV5DuGnkSxSNpcGaQ0OFLS0ryn+2Z6Pg&#10;EO/Ox8xtvvmrOE1GHz7bFGWm1OCpf38D4an3/+I/91qH+ePZK9y/CS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xtNxQAAAN0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792" o:spid="_x0000_s3309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">
                  <v:rect id="Rectangle 1696" o:spid="_x0000_s3310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FOsMA&#10;AADdAAAADwAAAGRycy9kb3ducmV2LnhtbERPS2vCQBC+F/wPywje6kYpsUZXKYUSLxV84nHMTh6Y&#10;nY3ZVdN/3y0Ivc3H95z5sjO1uFPrKssKRsMIBHFmdcWFgv3u6/UdhPPIGmvLpOCHHCwXvZc5Jto+&#10;eEP3rS9ECGGXoILS+yaR0mUlGXRD2xAHLretQR9gW0jd4iOEm1qOoyiWBisODSU29FlSdtnejILD&#10;aHc7pm595lN+nbx9+3SdF6lSg373MQPhqfP/4qd7pcP8eBrD3zfhB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GFOsMAAADdAAAADwAAAAAAAAAAAAAAAACYAgAAZHJzL2Rv&#10;d25yZXYueG1sUEsFBgAAAAAEAAQA9QAAAIg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817" o:spid="_x0000_s3406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MJLG1IoAgAAowQAAA4AAAAAAAAAAAAAAAAALgIAAGRycy9lMm9Eb2Mu&#10;eG1sUEsBAi0AFAAGAAgAAAAhAC7NwNvaAAAAAwEAAA8AAAAAAAAAAAAAAAAAggQAAGRycy9kb3du&#10;cmV2LnhtbFBLBQYAAAAABAAEAPMAAACJBQAAAAA=&#10;">
                  <v:rect id="Rectangle 1697" o:spid="_x0000_s3407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0gocUA&#10;AADdAAAADwAAAGRycy9kb3ducmV2LnhtbERPS2vCQBC+F/wPywi9NRtLUZtmI1Io6aWCj4rHaXby&#10;wOxsml01/fduQfA2H99z0sVgWnGm3jWWFUyiGARxYXXDlYLd9uNpDsJ5ZI2tZVLwRw4W2eghxUTb&#10;C6/pvPGVCCHsElRQe98lUrqiJoMush1x4ErbG/QB9pXUPV5CuGnlcxxPpcGGQ0ONHb3XVBw3J6Pg&#10;e7I97XO3+uFD+Tt7+fL5qqxypR7Hw/INhKfB38U396cO86evM/j/Jpw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SChxQAAAN0AAAAPAAAAAAAAAAAAAAAAAJgCAABkcnMv&#10;ZG93bnJldi54bWxQSwUGAAAAAAQABAD1AAAAigMAAAAA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842" o:spid="_x0000_s3503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">
                  <v:rect id="Rectangle 1698" o:spid="_x0000_s3504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K008cA&#10;AADdAAAADwAAAGRycy9kb3ducmV2LnhtbESPT2sCQQzF70K/w5BCbzqrFLWro4hQtpcK1bb0mO5k&#10;/+BOZt0Zdfvtm4PgLeG9vPfLct27Rl2oC7VnA+NRAoo497bm0sDn4XU4BxUissXGMxn4owDr1cNg&#10;ian1V/6gyz6WSkI4pGigirFNtQ55RQ7DyLfEohW+cxhl7UptO7xKuGv0JEmm2mHN0lBhS9uK8uP+&#10;7Ax8jQ/n7yzsfvmnOM2e32O2K8rMmKfHfrMAFamPd/Pt+s0K/vRFcOUbGUG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ytNP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0" w:line="240" w:lineRule="auto"/>
              <w:ind w:left="38" w:firstLine="0"/>
            </w:pPr>
            <w:r w:rsidRPr="00166A86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36C" w:rsidTr="00166A86">
        <w:trPr>
          <w:trHeight w:val="358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9788849422504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VIVARELLI L COCO G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EMOZIONI VISIVE VOLUME A + VOLUME B1 + VOLUME B2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29,05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9788861615632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BRUNERI ROSSELLA STUCCHI ANGELINA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 MERVEILLE! 1 - PACK FACILE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17,10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9788869644757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SERGIO E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19,15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9780194350075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AA VV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GO LIVE 1 - SUPER PREMIUM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STR&amp;SB&amp;WB&amp;EXTRA+OBK+CD+STUDYAPP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22,70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9788848006231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GARZANTI LINGUISTICA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X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9788808621160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BRUNI VALERIA CERANA PINUCCIA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27,00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9788891539069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ZORDAN ROSETTA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PUNTO PER PUNTO - LIBRO MISTO CON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OPENBOOK MORFOLOGIA + COMUNIC. E TESTI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QUAD. + SPECIALE LESSICO + MAPPE + ESAME DI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33,90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9788849415742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NICOLA S. NICCO F.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9788851157616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MONTEMURRO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ESATTO! ARITMETICA 1 + GEOMETRIA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QUADERNO OPERATIVO 1 + PRONTUARIO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9788849421583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LEONE LUCIANO PAOLI ROBERTO FERRARIN FABRIZIO - PANZA VITT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MUSICA NEL CUORE + EBOOK VOLUME A (CON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9788839302991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CERA TOMMASO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9788869644924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right="27" w:firstLine="0"/>
            </w:pPr>
            <w:r w:rsidRPr="00166A86">
              <w:rPr>
                <w:b w:val="0"/>
              </w:rPr>
              <w:t>LEOPARDI L BUBANI M MARCACCIO M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FOCUS NATURA GREEN EDIZIONE TEMATICA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VOLUMI A + B + C + D +  EBOOK EDUCAZIONE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9788869170102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CHITARRINI ROBERTA PORTA VALERIA TANCREDI ANNA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NODI DEL TEMPO (I) PLUS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V.1+DVD,CD+CARTE+TAV.1+MI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PREP.+ANT.CIV.+CITT.+Q.COM DALLA CADUTA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DELL'IMPERO ROMANO AL RINASCIMENTO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23,60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2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9788851128043</w:t>
            </w:r>
          </w:p>
        </w:tc>
        <w:tc>
          <w:tcPr>
            <w:tcW w:w="1827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BENEDETTI ROMITI</w:t>
            </w:r>
          </w:p>
        </w:tc>
        <w:tc>
          <w:tcPr>
            <w:tcW w:w="343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TECHNOLOGICA VOLUME A + VOLUME B +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VOLUME C + EBOOK + TECNOLOGIE IN SINTESI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</w:tbl>
    <w:p w:rsidR="0027236C" w:rsidRDefault="0027236C">
      <w:pPr>
        <w:sectPr w:rsidR="0027236C">
          <w:pgSz w:w="16840" w:h="11900" w:orient="landscape"/>
          <w:pgMar w:top="1440" w:right="1440" w:bottom="1440" w:left="1440" w:header="389" w:footer="378" w:gutter="0"/>
          <w:pgNumType w:fmt="upperLetter"/>
          <w:cols w:space="720"/>
        </w:sectPr>
      </w:pPr>
    </w:p>
    <w:p w:rsidR="0027236C" w:rsidRDefault="0027236C">
      <w:r>
        <w:t>CLASSE 1F</w:t>
      </w:r>
    </w:p>
    <w:tbl>
      <w:tblPr>
        <w:tblW w:w="14558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829"/>
        <w:gridCol w:w="3432"/>
        <w:gridCol w:w="288"/>
        <w:gridCol w:w="1594"/>
        <w:gridCol w:w="624"/>
        <w:gridCol w:w="461"/>
        <w:gridCol w:w="278"/>
        <w:gridCol w:w="307"/>
        <w:gridCol w:w="288"/>
        <w:gridCol w:w="288"/>
        <w:gridCol w:w="2644"/>
      </w:tblGrid>
      <w:tr w:rsidR="0027236C" w:rsidTr="00166A86">
        <w:trPr>
          <w:trHeight w:val="768"/>
        </w:trPr>
        <w:tc>
          <w:tcPr>
            <w:tcW w:w="1431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29" w:firstLine="0"/>
              <w:jc w:val="center"/>
            </w:pPr>
            <w:r w:rsidRPr="00166A86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firstLine="0"/>
              <w:jc w:val="center"/>
            </w:pPr>
            <w:r w:rsidRPr="00166A86">
              <w:rPr>
                <w:b w:val="0"/>
              </w:rPr>
              <w:t>CODICE DEL VOLUME</w:t>
            </w:r>
          </w:p>
        </w:tc>
        <w:tc>
          <w:tcPr>
            <w:tcW w:w="1829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3" w:firstLine="0"/>
              <w:jc w:val="center"/>
            </w:pPr>
            <w:r w:rsidRPr="00166A86">
              <w:rPr>
                <w:b w:val="0"/>
              </w:rPr>
              <w:t>AUTORE</w:t>
            </w:r>
          </w:p>
        </w:tc>
        <w:tc>
          <w:tcPr>
            <w:tcW w:w="3432" w:type="dxa"/>
            <w:vAlign w:val="center"/>
          </w:tcPr>
          <w:p w:rsidR="0027236C" w:rsidRDefault="0027236C" w:rsidP="00166A86">
            <w:pPr>
              <w:spacing w:after="0" w:line="240" w:lineRule="auto"/>
              <w:ind w:left="7" w:firstLine="0"/>
              <w:jc w:val="center"/>
            </w:pPr>
            <w:r w:rsidRPr="00166A86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679" o:spid="_x0000_s3666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">
                  <v:rect id="Rectangle 2533" o:spid="_x0000_s3667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9l9ccA&#10;AADdAAAADwAAAGRycy9kb3ducmV2LnhtbESPS2vDMBCE74X+B7GF3Bo5jzbFtRxCITiXBvKkx621&#10;fhBr5VpK4v77KFDocZiZb5hk3ptGXKhztWUFo2EEgji3uuZSwX63fH4D4TyyxsYyKfglB/P08SHB&#10;WNsrb+iy9aUIEHYxKqi8b2MpXV6RQTe0LXHwCtsZ9EF2pdQdXgPcNHIcRa/SYM1hocKWPirKT9uz&#10;UXAY7c7HzK2/+av4mU0/fbYuykypwVO/eAfhqff/4b/2SisYv0wmcH8Tn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/ZfX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36C" w:rsidRDefault="0027236C" w:rsidP="00166A86">
            <w:pPr>
              <w:spacing w:after="0" w:line="240" w:lineRule="auto"/>
              <w:ind w:left="48" w:firstLine="0"/>
              <w:jc w:val="center"/>
            </w:pPr>
            <w:r w:rsidRPr="00166A86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36C" w:rsidRDefault="0027236C" w:rsidP="00166A86">
            <w:pPr>
              <w:spacing w:after="0" w:line="240" w:lineRule="auto"/>
              <w:ind w:left="26" w:firstLine="0"/>
              <w:jc w:val="both"/>
            </w:pPr>
            <w:r w:rsidRPr="00166A86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36C" w:rsidRDefault="0027236C" w:rsidP="00166A86">
            <w:pPr>
              <w:spacing w:after="0" w:line="240" w:lineRule="auto"/>
              <w:ind w:left="53" w:firstLine="0"/>
            </w:pPr>
            <w:r w:rsidRPr="00166A86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769" o:spid="_x0000_s3734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">
                  <v:rect id="Rectangle 2519" o:spid="_x0000_s3735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IOf8cA&#10;AADdAAAADwAAAGRycy9kb3ducmV2LnhtbESPW2vCQBSE3wv+h+UIfaubSC8aXaUUSvpSQVPFx2P2&#10;5ILZs2l21fTfu0LBx2FmvmHmy9404kydqy0riEcRCOLc6ppLBT/Z59MEhPPIGhvLpOCPHCwXg4c5&#10;JtpeeE3njS9FgLBLUEHlfZtI6fKKDLqRbYmDV9jOoA+yK6Xu8BLgppHjKHqVBmsOCxW29FFRftyc&#10;jIJtnJ12qVsdeF/8vj1/+3RVlKlSj8P+fQbCU+/v4f/2l1YwfomncHsTnoB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iDn/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784" o:spid="_x0000_s3802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GkFthCcCAACjBAAADgAAAAAAAAAAAAAAAAAuAgAAZHJzL2Uyb0RvYy54&#10;bWxQSwECLQAUAAYACAAAACEAW5dj4NoAAAACAQAADwAAAAAAAAAAAAAAAACBBAAAZHJzL2Rvd25y&#10;ZXYueG1sUEsFBgAAAAAEAAQA8wAAAIgFAAAAAA==&#10;">
                  <v:rect id="Rectangle 2520" o:spid="_x0000_s3803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tX8QA&#10;AADdAAAADwAAAGRycy9kb3ducmV2LnhtbERPy2rCQBTdF/yH4Qrd1YmhtRKdBBFKuqmgaaXL28zN&#10;AzN30syo6d87C6HLw3mvs9F04kKDay0rmM8iEMSl1S3XCj6Lt6clCOeRNXaWScEfOcjSycMaE22v&#10;vKfLwdcihLBLUEHjfZ9I6cqGDLqZ7YkDV9nBoA9wqKUe8BrCTSfjKFpIgy2HhgZ72jZUng5no+Br&#10;XpyPudv98Hf1+/r84fNdVedKPU7HzQqEp9H/i+/ud60gfonD/vAmPAG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0bV/EAAAA3QAAAA8AAAAAAAAAAAAAAAAAmAIAAGRycy9k&#10;b3ducmV2LnhtbFBLBQYAAAAABAAEAPUAAACJ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796" o:spid="_x0000_s3870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BAsaqPKQIAAKMEAAAOAAAAAAAAAAAAAAAAAC4CAABkcnMvZTJvRG9j&#10;LnhtbFBLAQItABQABgAIAAAAIQAuzcDb2gAAAAMBAAAPAAAAAAAAAAAAAAAAAIMEAABkcnMvZG93&#10;bnJldi54bWxQSwUGAAAAAAQABADzAAAAigUAAAAA&#10;">
                  <v:rect id="Rectangle 2521" o:spid="_x0000_s3871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jIxMYA&#10;AADdAAAADwAAAGRycy9kb3ducmV2LnhtbESPW2vCQBSE3wv+h+UIfaubhNZK6iqlIOlLBa/4eMye&#10;XGj2bMyumv57VxD6OMzMN8x03ptGXKhztWUF8SgCQZxbXXOpYLtZvExAOI+ssbFMCv7IwXw2eJpi&#10;qu2VV3RZ+1IECLsUFVTet6mULq/IoBvZljh4he0M+iC7UuoOrwFuGplE0VgarDksVNjSV0X57/ps&#10;FOzizXmfueWRD8Xp/fXHZ8uizJR6HvafHyA89f4//Gh/awXJWxLD/U14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jIxMYAAADdAAAADwAAAAAAAAAAAAAAAACYAgAAZHJz&#10;L2Rvd25yZXYueG1sUEsFBgAAAAAEAAQA9QAAAIs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71818" o:spid="_x0000_s3938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">
                  <v:rect id="Rectangle 2522" o:spid="_x0000_s3939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pWs8cA&#10;AADdAAAADwAAAGRycy9kb3ducmV2LnhtbESPT2vCQBTE70K/w/IKvenG0NYS3QQRJL1UqLalx9fs&#10;yx/Mvo3ZVdNv7wqCx2FmfsMsssG04kS9aywrmE4iEMSF1Q1XCr526/EbCOeRNbaWScE/OcjSh9EC&#10;E23P/Emnra9EgLBLUEHtfZdI6YqaDLqJ7YiDV9reoA+yr6Tu8RzgppVxFL1Kgw2HhRo7WtVU7LdH&#10;o+B7ujv+5G7zx7/lYfb84fNNWeVKPT0OyzkIT4O/h2/td60gfoljuL4JT0C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qVrP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0" w:line="240" w:lineRule="auto"/>
              <w:ind w:left="38" w:firstLine="0"/>
            </w:pPr>
            <w:r w:rsidRPr="00166A86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36C" w:rsidTr="00166A86">
        <w:trPr>
          <w:trHeight w:val="358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9788849422504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VIVARELLI L COCO G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EMOZIONI VISIVE VOLUME A + VOLUME B1 + VOLUME B2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29,05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9788861615632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BRUNERI ROSSELLA STUCCHI ANGELINA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 MERVEILLE! 1 - PACK FACILE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17,10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9788869644757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SERGIO E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19,15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9780194350075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AA VV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GO LIVE 1 - SUPER PREMIUM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STR&amp;SB&amp;WB&amp;EXTRA+OBK+CD+STUDYAPP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22,70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9788848006231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GARZANTI LINGUISTICA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X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9788808621160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BRUNI VALERIA CERANA PINUCCIA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27,00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9788891539069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ZORDAN ROSETTA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PUNTO PER PUNTO - LIBRO MISTO CON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OPENBOOK MORFOLOGIA + COMUNIC. E TESTI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QUAD. + SPECIALE LESSICO + MAPPE + ESAME DI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33,90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9788849415742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NICOLA S. NICCO F.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9788851157616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MONTEMURRO ANNA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ESATTO! ARITMETICA 1 + GEOMETRIA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QUADERNO OPERATIVO 1 + PRONTUARIO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9788849421583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LEONE LUCIANO PAOLI ROBERTO FERRARIN FABRIZIO - PANZA VITT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MUSICA NEL CUORE + EBOOK VOLUME A (CON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9788839302991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CERA TOMMASO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9788869644924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right="27" w:firstLine="0"/>
            </w:pPr>
            <w:r w:rsidRPr="00166A86">
              <w:rPr>
                <w:b w:val="0"/>
              </w:rPr>
              <w:t>LEOPARDI L BUBANI M MARCACCIO M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FOCUS NATURA GREEN EDIZIONE TEMATICA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VOLUMI A + B + C + D +  EBOOK EDUCAZIONE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9788869170102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CHITARRINI ROBERTA PORTA VALERIA TANCREDI ANNA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NODI DEL TEMPO (I) PLUS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V.1+DVD,CD+CARTE+TAV.1+MI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PREP.+ANT.CIV.+CITT.+Q.COM DALLA CADUTA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DELL'IMPERO ROMANO AL RINASCIMENTO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23,60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2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9788851128043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BENEDETTI ROMITI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TECHNOLOGICA VOLUME A + VOLUME B +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VOLUME C + EBOOK + TECNOLOGIE IN SINTESI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</w:tbl>
    <w:p w:rsidR="0027236C" w:rsidRDefault="0027236C"/>
    <w:p w:rsidR="0027236C" w:rsidRDefault="0027236C">
      <w:r>
        <w:t>CLASSE 1M</w:t>
      </w:r>
    </w:p>
    <w:tbl>
      <w:tblPr>
        <w:tblW w:w="14558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1829"/>
        <w:gridCol w:w="3432"/>
        <w:gridCol w:w="288"/>
        <w:gridCol w:w="1594"/>
        <w:gridCol w:w="624"/>
        <w:gridCol w:w="461"/>
        <w:gridCol w:w="278"/>
        <w:gridCol w:w="307"/>
        <w:gridCol w:w="288"/>
        <w:gridCol w:w="288"/>
        <w:gridCol w:w="2644"/>
      </w:tblGrid>
      <w:tr w:rsidR="0027236C" w:rsidTr="00166A86">
        <w:trPr>
          <w:trHeight w:val="768"/>
        </w:trPr>
        <w:tc>
          <w:tcPr>
            <w:tcW w:w="1431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29" w:firstLine="0"/>
              <w:jc w:val="center"/>
            </w:pPr>
            <w:r w:rsidRPr="00166A86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firstLine="0"/>
              <w:jc w:val="center"/>
            </w:pPr>
            <w:r w:rsidRPr="00166A86">
              <w:rPr>
                <w:b w:val="0"/>
              </w:rPr>
              <w:t>CODICE DEL VOLUME</w:t>
            </w:r>
          </w:p>
        </w:tc>
        <w:tc>
          <w:tcPr>
            <w:tcW w:w="1829" w:type="dxa"/>
            <w:vAlign w:val="center"/>
          </w:tcPr>
          <w:p w:rsidR="0027236C" w:rsidRDefault="0027236C" w:rsidP="00166A86">
            <w:pPr>
              <w:spacing w:after="0" w:line="240" w:lineRule="auto"/>
              <w:ind w:left="0" w:right="3" w:firstLine="0"/>
              <w:jc w:val="center"/>
            </w:pPr>
            <w:r w:rsidRPr="00166A86">
              <w:rPr>
                <w:b w:val="0"/>
              </w:rPr>
              <w:t>AUTORE</w:t>
            </w:r>
          </w:p>
        </w:tc>
        <w:tc>
          <w:tcPr>
            <w:tcW w:w="3432" w:type="dxa"/>
            <w:vAlign w:val="center"/>
          </w:tcPr>
          <w:p w:rsidR="0027236C" w:rsidRDefault="0027236C" w:rsidP="00166A86">
            <w:pPr>
              <w:spacing w:after="0" w:line="240" w:lineRule="auto"/>
              <w:ind w:left="7" w:firstLine="0"/>
              <w:jc w:val="center"/>
            </w:pPr>
            <w:r w:rsidRPr="00166A86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5937" o:spid="_x0000_s4006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">
                  <v:rect id="Rectangle 3357" o:spid="_x0000_s4007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/F8cA&#10;AADdAAAADwAAAGRycy9kb3ducmV2LnhtbESPW2vCQBSE3wv9D8sp+FY3UVsldSNSkPii4JU+nmZP&#10;LjR7Ns2uGv99t1Do4zAz3zDzRW8acaXO1ZYVxMMIBHFudc2lguNh9TwD4TyyxsYyKbiTg0X6+DDH&#10;RNsb7+i696UIEHYJKqi8bxMpXV6RQTe0LXHwCtsZ9EF2pdQd3gLcNHIURa/SYM1hocKW3ivKv/YX&#10;o+AUHy7nzG0/+aP4nk42PtsWZabU4KlfvoHw1Pv/8F97rRWMxy9T+H0Tno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Lvxf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36C" w:rsidRDefault="0027236C" w:rsidP="00166A86">
            <w:pPr>
              <w:spacing w:after="0" w:line="240" w:lineRule="auto"/>
              <w:ind w:left="48" w:firstLine="0"/>
              <w:jc w:val="center"/>
            </w:pPr>
            <w:r w:rsidRPr="00166A86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36C" w:rsidRDefault="0027236C" w:rsidP="00166A86">
            <w:pPr>
              <w:spacing w:after="0" w:line="240" w:lineRule="auto"/>
              <w:ind w:left="26" w:firstLine="0"/>
              <w:jc w:val="both"/>
            </w:pPr>
            <w:r w:rsidRPr="00166A86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36C" w:rsidRDefault="0027236C" w:rsidP="00166A86">
            <w:pPr>
              <w:spacing w:after="0" w:line="240" w:lineRule="auto"/>
              <w:ind w:left="53" w:firstLine="0"/>
            </w:pPr>
            <w:r w:rsidRPr="00166A86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12" o:spid="_x0000_s4074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">
                  <v:rect id="Rectangle 3343" o:spid="_x0000_s4075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kvycYA&#10;AADdAAAADwAAAGRycy9kb3ducmV2LnhtbESPT2vCQBTE70K/w/IEb7rRSCvRVYpQ4qVCtYrHZ/bl&#10;D2bfptlV02/fLQgeh5n5DbNYdaYWN2pdZVnBeBSBIM6srrhQ8L3/GM5AOI+ssbZMCn7JwWr50ltg&#10;ou2dv+i284UIEHYJKii9bxIpXVaSQTeyDXHwctsa9EG2hdQt3gPc1HISRa/SYMVhocSG1iVll93V&#10;KDiM99dj6rZnPuU/b9NPn27zIlVq0O/e5yA8df4ZfrQ3WkEcT2P4fxOe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kvycYAAADdAAAADwAAAAAAAAAAAAAAAACYAgAAZHJz&#10;L2Rvd25yZXYueG1sUEsFBgAAAAAEAAQA9QAAAIs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24" o:spid="_x0000_s5166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">
                  <v:rect id="Rectangle 3344" o:spid="_x0000_s5167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3vccA&#10;AADdAAAADwAAAGRycy9kb3ducmV2LnhtbESPT2vCQBTE7wW/w/KE3urGGqykboIUSnqpoFbx+Jp9&#10;+YPZt2l21fTbu0Khx2FmfsMss8G04kK9aywrmE4iEMSF1Q1XCr52708LEM4ja2wtk4JfcpClo4cl&#10;JtpeeUOXra9EgLBLUEHtfZdI6YqaDLqJ7YiDV9reoA+yr6Tu8RrgppXPUTSXBhsOCzV29FZTcdqe&#10;jYL9dHc+5G79zcfy5yX+9Pm6rHKlHsfD6hWEp8H/h//aH1rBbBbHcH8Tn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At73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39" o:spid="_x0000_s5234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CH1fZVKQIAAKMEAAAOAAAAAAAAAAAAAAAAAC4CAABkcnMvZTJvRG9j&#10;LnhtbFBLAQItABQABgAIAAAAIQAuzcDb2gAAAAMBAAAPAAAAAAAAAAAAAAAAAIMEAABkcnMvZG93&#10;bnJldi54bWxQSwUGAAAAAAQABADzAAAAigUAAAAA&#10;">
                  <v:rect id="Rectangle 3345" o:spid="_x0000_s5235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wSJscA&#10;AADdAAAADwAAAGRycy9kb3ducmV2LnhtbESPT2vCQBTE74V+h+UVvNVN1LYS3YgIJV4U1LZ4fGZf&#10;/mD2bZpdNX77bqHQ4zAzv2Hmi9404kqdqy0riIcRCOLc6ppLBR+H9+cpCOeRNTaWScGdHCzSx4c5&#10;JtreeEfXvS9FgLBLUEHlfZtI6fKKDLqhbYmDV9jOoA+yK6Xu8BbgppGjKHqVBmsOCxW2tKooP+8v&#10;RsFnfLh8ZW574mPx/TbZ+GxblJlSg6d+OQPhqff/4b/2WisYjycv8PsmPAGZ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MEibHAAAA3QAAAA8AAAAAAAAAAAAAAAAAmAIAAGRy&#10;cy9kb3ducmV2LnhtbFBLBQYAAAAABAAEAPUAAACMAwAAAAA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166A86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48" o:spid="_x0000_s5302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">
                  <v:rect id="Rectangle 3346" o:spid="_x0000_s5303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6MUcYA&#10;AADdAAAADwAAAGRycy9kb3ducmV2LnhtbESPW2vCQBSE3wv9D8sp9K1urKISsxERSvpSwSt9PM2e&#10;XDB7Ns2umv57tyD4OMzMN0yy6E0jLtS52rKC4SACQZxbXXOpYL/7eJuBcB5ZY2OZFPyRg0X6/JRg&#10;rO2VN3TZ+lIECLsYFVTet7GULq/IoBvYljh4he0M+iC7UuoOrwFuGvkeRRNpsOawUGFLq4ry0/Zs&#10;FByGu/Mxc+sf/i5+p+Mvn62LMlPq9aVfzkF46v0jfG9/agWj0XgC/2/CE5D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6MUcYAAADdAAAADwAAAAAAAAAAAAAAAACYAgAAZHJz&#10;L2Rvd25yZXYueG1sUEsFBgAAAAAEAAQA9QAAAIsDAAAAAA==&#10;" filled="f" stroked="f">
                    <v:textbox inset="0,0,0,0">
                      <w:txbxContent>
                        <w:p w:rsidR="0027236C" w:rsidRDefault="0027236C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644" w:type="dxa"/>
            <w:vAlign w:val="center"/>
          </w:tcPr>
          <w:p w:rsidR="0027236C" w:rsidRDefault="0027236C" w:rsidP="00166A86">
            <w:pPr>
              <w:spacing w:after="0" w:line="240" w:lineRule="auto"/>
              <w:ind w:left="38" w:firstLine="0"/>
            </w:pPr>
            <w:r w:rsidRPr="00166A86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36C" w:rsidTr="00166A86">
        <w:trPr>
          <w:trHeight w:val="358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9788849422504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VIVARELLI L COCO G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EMOZIONI VISIVE VOLUME A + VOLUME B1 + VOLUME B2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29,05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9788861615632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BRUNERI ROSSELLA STUCCHI ANGELINA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 MERVEILLE! 1 - PACK FACILE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17,10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9788869644757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SERGIO E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MONDO DOMANI (IL) VOLUME 1 CON REGIONI + ATLANTE 1 + 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19,15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9780194350075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AA VV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GO LIVE 1 - SUPER PREMIUM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STR&amp;SB&amp;WB&amp;EXTRA+OBK+CD+STUDYAPP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22,70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  <w:vAlign w:val="bottom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9788848006231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DIZIONARIO GARZANTINO DEI SINONIMI E CONTRARI  (IL)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GARZANTI LINGUISTICA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X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  <w:vAlign w:val="bottom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9788808621160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  <w:jc w:val="both"/>
            </w:pPr>
            <w:r w:rsidRPr="00166A86">
              <w:rPr>
                <w:b w:val="0"/>
              </w:rPr>
              <w:t>BRUNI VALERIA CERANA PINUCCIA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NAVIGANDO - CONFEZIONE VOLUME 1 + EPICA E LETTERATURA (LD) ANTOLOGIA DI ITALIANO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27,00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  <w:vAlign w:val="bottom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ITALIANO</w:t>
            </w:r>
          </w:p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9788891539069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ZORDAN ROSETTA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PUNTO PER PUNTO - LIBRO MISTO CON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OPENBOOK MORFOLOGIA + COMUNIC. E TESTI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QUAD. + SPECIALE LESSICO + MAPPE + ESAME DI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33,90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9788849415742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NICOLA S. NICCO F.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9788851157616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MONTEMURRO ANNA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ESATTO! ARITMETICA 1 + GEOMETRIA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QUADERNO OPERATIVO 1 + PRONTUARIO 1 +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EASY EBOOK (SU DVD) + EBOOK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4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9788849421583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LEONE LUCIANO PAOLI ROBERTO FERRARIN FABRIZIO - PANZA VITT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MUSICA NEL CUORE + EBOOK VOLUME A (CON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BES) +  VOLUME B (CON BES) + EASY EBOOK A + B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33,80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34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9788839302991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CERA TOMMASO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CASA SULLA ROCCIA (LA) - VOLUME 1 + EBOOK + QUADERNO DELLE COMPETENZE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9788869644924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right="27" w:firstLine="0"/>
            </w:pPr>
            <w:r w:rsidRPr="00166A86">
              <w:rPr>
                <w:b w:val="0"/>
              </w:rPr>
              <w:t>LEOPARDI L BUBANI M MARCACCIO M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FOCUS NATURA GREEN EDIZIONE TEMATICA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VOLUMI A + B + C + D +  EBOOK EDUCAZIONE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AMBIENTALE E SVILUPPO SOSTENIBILE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37,95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586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9788869170102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CHITARRINI ROBERTA PORTA VALERIA TANCREDI ANNA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NODI DEL TEMPO (I) PLUS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V.1+DVD,CD+CARTE+TAV.1+MI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PREP.+ANT.CIV.+CITT.+Q.COM DALLA CADUTA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DELL'IMPERO ROMANO AL RINASCIMENTO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60" w:firstLine="0"/>
            </w:pPr>
            <w:r w:rsidRPr="00166A86">
              <w:rPr>
                <w:b w:val="0"/>
              </w:rPr>
              <w:t>1</w:t>
            </w: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23,60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  <w:tr w:rsidR="0027236C" w:rsidTr="00166A86">
        <w:trPr>
          <w:trHeight w:val="422"/>
        </w:trPr>
        <w:tc>
          <w:tcPr>
            <w:tcW w:w="1431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9788851128043</w:t>
            </w:r>
          </w:p>
        </w:tc>
        <w:tc>
          <w:tcPr>
            <w:tcW w:w="1829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BENEDETTI ROMITI</w:t>
            </w:r>
          </w:p>
        </w:tc>
        <w:tc>
          <w:tcPr>
            <w:tcW w:w="3432" w:type="dxa"/>
          </w:tcPr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TECHNOLOGICA VOLUME A + VOLUME B +</w:t>
            </w:r>
          </w:p>
          <w:p w:rsidR="0027236C" w:rsidRDefault="0027236C" w:rsidP="00166A86">
            <w:pPr>
              <w:spacing w:after="0" w:line="240" w:lineRule="auto"/>
              <w:ind w:left="0" w:firstLine="0"/>
              <w:jc w:val="both"/>
            </w:pPr>
            <w:r w:rsidRPr="00166A86">
              <w:rPr>
                <w:b w:val="0"/>
              </w:rPr>
              <w:t>VOLUME C + EBOOK + TECNOLOGIE IN SINTESI</w:t>
            </w:r>
          </w:p>
          <w:p w:rsidR="0027236C" w:rsidRDefault="0027236C" w:rsidP="00166A86">
            <w:pPr>
              <w:spacing w:after="0" w:line="240" w:lineRule="auto"/>
              <w:ind w:left="0" w:firstLine="0"/>
            </w:pPr>
            <w:r w:rsidRPr="00166A86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36C" w:rsidRDefault="0027236C" w:rsidP="00166A86">
            <w:pPr>
              <w:spacing w:after="0" w:line="240" w:lineRule="auto"/>
              <w:ind w:left="10" w:firstLine="0"/>
            </w:pPr>
            <w:r w:rsidRPr="00166A86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36C" w:rsidRDefault="0027236C" w:rsidP="00166A86">
            <w:pPr>
              <w:spacing w:after="0" w:line="240" w:lineRule="auto"/>
              <w:ind w:left="0" w:firstLine="0"/>
              <w:jc w:val="right"/>
            </w:pPr>
            <w:r w:rsidRPr="00166A86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36C" w:rsidRDefault="0027236C" w:rsidP="00166A86">
            <w:pPr>
              <w:spacing w:after="0" w:line="240" w:lineRule="auto"/>
              <w:ind w:left="0" w:right="51" w:firstLine="0"/>
              <w:jc w:val="center"/>
            </w:pPr>
            <w:r w:rsidRPr="00166A86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36C" w:rsidRDefault="0027236C" w:rsidP="00166A86">
            <w:pPr>
              <w:spacing w:after="0" w:line="240" w:lineRule="auto"/>
              <w:ind w:left="29" w:firstLine="0"/>
              <w:jc w:val="both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36C" w:rsidRDefault="0027236C" w:rsidP="00166A86">
            <w:pPr>
              <w:spacing w:after="0" w:line="240" w:lineRule="auto"/>
              <w:ind w:left="55" w:firstLine="0"/>
            </w:pPr>
            <w:r w:rsidRPr="00166A86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36" w:firstLine="0"/>
            </w:pPr>
            <w:r w:rsidRPr="00166A86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36C" w:rsidRDefault="0027236C" w:rsidP="00166A86">
            <w:pPr>
              <w:spacing w:after="0" w:line="240" w:lineRule="auto"/>
              <w:ind w:left="43" w:firstLine="0"/>
            </w:pPr>
            <w:r w:rsidRPr="00166A86">
              <w:rPr>
                <w:b w:val="0"/>
              </w:rPr>
              <w:t>No</w:t>
            </w:r>
          </w:p>
        </w:tc>
        <w:tc>
          <w:tcPr>
            <w:tcW w:w="2644" w:type="dxa"/>
          </w:tcPr>
          <w:p w:rsidR="0027236C" w:rsidRDefault="0027236C" w:rsidP="00166A86">
            <w:pPr>
              <w:spacing w:after="160" w:line="240" w:lineRule="auto"/>
              <w:ind w:left="0" w:firstLine="0"/>
            </w:pPr>
          </w:p>
        </w:tc>
      </w:tr>
    </w:tbl>
    <w:p w:rsidR="0027236C" w:rsidRDefault="0027236C" w:rsidP="0016245D">
      <w:pPr>
        <w:tabs>
          <w:tab w:val="center" w:pos="2722"/>
          <w:tab w:val="center" w:pos="6156"/>
          <w:tab w:val="center" w:pos="9816"/>
        </w:tabs>
        <w:ind w:left="0" w:firstLine="0"/>
      </w:pPr>
      <w:bookmarkStart w:id="0" w:name="_GoBack"/>
      <w:bookmarkEnd w:id="0"/>
    </w:p>
    <w:sectPr w:rsidR="0027236C" w:rsidSect="000C6F2C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36C" w:rsidRDefault="0027236C">
      <w:pPr>
        <w:spacing w:after="0" w:line="240" w:lineRule="auto"/>
      </w:pPr>
      <w:r>
        <w:separator/>
      </w:r>
    </w:p>
  </w:endnote>
  <w:endnote w:type="continuationSeparator" w:id="0">
    <w:p w:rsidR="0027236C" w:rsidRDefault="0027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36C" w:rsidRDefault="0027236C">
      <w:pPr>
        <w:spacing w:after="0" w:line="240" w:lineRule="auto"/>
      </w:pPr>
      <w:r>
        <w:separator/>
      </w:r>
    </w:p>
  </w:footnote>
  <w:footnote w:type="continuationSeparator" w:id="0">
    <w:p w:rsidR="0027236C" w:rsidRDefault="0027236C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27236C" w:rsidRDefault="0027236C"><w:pPr><w:spacing w:after="0"/><w:ind w:left="-1440" w:right="2666" w:firstLine="0"/></w:pPr><w:r><w:rPr><w:noProof/></w:rPr><w:pict><v:group id="Group 99843" o:spid="_x0000_s4498" style="position:absolute;left:0;text-align:left;margin-left:23.25pt;margin-top:19.45pt;width:613.45pt;height:76.8pt;z-index:251649024;mso-position-horizontal-relative:page;mso-position-vertical-relative:page" coordsize="77906,9753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4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27236C" w:rsidRDefault="0027236C"><w:pPr><w:spacing w:after="0"/><w:ind w:left="-1440" w:right="3430" w:firstLine="0"/></w:pPr><w:r><w:rPr><w:noProof/></w:rPr><w:pict><v:group id="Group 101186" o:spid="_x0000_s6277" style="position:absolute;left:0;text-align:left;margin-left:23.25pt;margin-top:19.45pt;width:575.2pt;height:71.9pt;z-index:251658240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"/></w:r></w:p>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6343"/>
    <o:shapelayout v:ext="edit">
      <o:idmap v:ext="edit" data="2,4,6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805"/>
    <w:rsid w:val="00002836"/>
    <w:rsid w:val="000C6F2C"/>
    <w:rsid w:val="0016245D"/>
    <w:rsid w:val="00166A86"/>
    <w:rsid w:val="0027236C"/>
    <w:rsid w:val="004A6C07"/>
    <w:rsid w:val="005F01FE"/>
    <w:rsid w:val="00661F97"/>
    <w:rsid w:val="00761A00"/>
    <w:rsid w:val="008F5805"/>
    <w:rsid w:val="00C315E1"/>
    <w:rsid w:val="00ED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3"/>
    <o:shapelayout v:ext="edit">
      <o:idmap v:ext="edit" data="1,3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2C"/>
    <w:pPr>
      <w:spacing w:after="39" w:line="259" w:lineRule="auto"/>
      <w:ind w:left="2971" w:hanging="10"/>
    </w:pPr>
    <w:rPr>
      <w:rFonts w:ascii="Arial" w:hAnsi="Arial" w:cs="Arial"/>
      <w:b/>
      <w:color w:val="000000"/>
      <w:sz w:val="1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0C6F2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2068</Words>
  <Characters>11789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2020-05-04T09:53:00Z</dcterms:created>
  <dcterms:modified xsi:type="dcterms:W3CDTF">2020-05-04T09:53:00Z</dcterms:modified>
</cp:coreProperties>
</file>